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285F7A5" w14:textId="77777777" w:rsidR="00091CAE" w:rsidRPr="00091CAE" w:rsidRDefault="00CC7E12" w:rsidP="00091CAE">
      <w:pPr>
        <w:jc w:val="both"/>
        <w:rPr>
          <w:rFonts w:ascii="Calibri" w:eastAsia="Calibri" w:hAnsi="Calibri" w:cs="Times New Roman"/>
          <w:b/>
          <w:bCs/>
          <w:sz w:val="22"/>
        </w:rPr>
      </w:pPr>
      <w:r w:rsidRPr="00CC7E12">
        <w:rPr>
          <w:rFonts w:cstheme="minorHAnsi"/>
        </w:rPr>
        <w:t xml:space="preserve">Na potrzeby postępowania o udzielenie zamówienia prowadzonego pn. </w:t>
      </w:r>
    </w:p>
    <w:p w14:paraId="63B1B52A" w14:textId="66A36AE6" w:rsidR="00CC7E12" w:rsidRPr="00C838E8" w:rsidRDefault="00FC1A24" w:rsidP="00FC1A24">
      <w:pPr>
        <w:jc w:val="both"/>
        <w:rPr>
          <w:rFonts w:ascii="Calibri" w:eastAsia="Calibri" w:hAnsi="Calibri" w:cs="Times New Roman"/>
          <w:b/>
          <w:bCs/>
          <w:sz w:val="22"/>
        </w:rPr>
      </w:pPr>
      <w:r w:rsidRPr="00FC1A24">
        <w:rPr>
          <w:rFonts w:ascii="Calibri" w:eastAsia="Calibri" w:hAnsi="Calibri" w:cs="Times New Roman"/>
          <w:b/>
          <w:bCs/>
          <w:sz w:val="22"/>
        </w:rPr>
        <w:t>Wykonanie dokumentacji projektowej i robót budowlanych w branży elektroenergetycznej na terenie działania OŁD w RE Żyrardów w podziale na 6 części</w:t>
      </w:r>
      <w:r w:rsidR="00CC7E12" w:rsidRPr="00CC7E12">
        <w:rPr>
          <w:rFonts w:cstheme="minorHAnsi"/>
        </w:rPr>
        <w:t xml:space="preserve">, nr </w:t>
      </w:r>
      <w:r w:rsidRPr="00FC1A24">
        <w:rPr>
          <w:rFonts w:cstheme="minorHAnsi"/>
          <w:b/>
        </w:rPr>
        <w:t>POST/DYS/OLD/GZ/01138/2026</w:t>
      </w:r>
      <w:r w:rsidR="00CC7E12"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="00CC7E12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1F94382" w14:textId="2675AD5D" w:rsidR="00091CAE" w:rsidRPr="00091CAE" w:rsidRDefault="00347E8D" w:rsidP="00091CA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D7EE0BB" w14:textId="77777777" w:rsidR="00FC1A24" w:rsidRPr="00FC1A24" w:rsidRDefault="00FC1A24" w:rsidP="00FC1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C1A24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5205B493" w14:textId="378055BA" w:rsidR="00347E8D" w:rsidRPr="006B2C28" w:rsidRDefault="00FC1A24" w:rsidP="00FC1A2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C1A2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CA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5786C"/>
    <w:rsid w:val="00167B53"/>
    <w:rsid w:val="00167BC4"/>
    <w:rsid w:val="00172B93"/>
    <w:rsid w:val="00175F4C"/>
    <w:rsid w:val="00185AAB"/>
    <w:rsid w:val="00192871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87B18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25688"/>
    <w:rsid w:val="0032591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49A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79A0"/>
    <w:rsid w:val="00520308"/>
    <w:rsid w:val="00535E9B"/>
    <w:rsid w:val="005370C5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1C2B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442"/>
    <w:rsid w:val="007C6687"/>
    <w:rsid w:val="007C67FA"/>
    <w:rsid w:val="007D0675"/>
    <w:rsid w:val="007D1209"/>
    <w:rsid w:val="007F0FA2"/>
    <w:rsid w:val="00812E3F"/>
    <w:rsid w:val="008130D5"/>
    <w:rsid w:val="0081735D"/>
    <w:rsid w:val="008217CE"/>
    <w:rsid w:val="00827A7E"/>
    <w:rsid w:val="00831596"/>
    <w:rsid w:val="00842578"/>
    <w:rsid w:val="00847B49"/>
    <w:rsid w:val="00850CD0"/>
    <w:rsid w:val="00852695"/>
    <w:rsid w:val="008548B7"/>
    <w:rsid w:val="00857549"/>
    <w:rsid w:val="008707CC"/>
    <w:rsid w:val="00872F1F"/>
    <w:rsid w:val="00884D47"/>
    <w:rsid w:val="008A13A8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80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5DCD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38E8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10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5991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1E75"/>
    <w:rsid w:val="00F21DD8"/>
    <w:rsid w:val="00F23C4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835B4"/>
    <w:rsid w:val="00F85A90"/>
    <w:rsid w:val="00F90B96"/>
    <w:rsid w:val="00FA0F6A"/>
    <w:rsid w:val="00FB0646"/>
    <w:rsid w:val="00FB0914"/>
    <w:rsid w:val="00FB61C7"/>
    <w:rsid w:val="00FC1A24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POST/DYS/OLD/GZ/01138/2026                        </dmsv2SWPP2ObjectNumber>
    <dmsv2SWPP2SumMD5 xmlns="http://schemas.microsoft.com/sharepoint/v3">3688fec41b3fe12c5508c0577886d037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24816303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FJ3FSM7XJ42E-1652426618-2478</_dlc_DocId>
    <_dlc_DocIdUrl xmlns="a19cb1c7-c5c7-46d4-85ae-d83685407bba">
      <Url>https://swpp2.dms.gkpge.pl/sites/43/_layouts/15/DocIdRedir.aspx?ID=FJ3FSM7XJ42E-1652426618-2478</Url>
      <Description>FJ3FSM7XJ42E-1652426618-2478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0E27A-1452-4455-8194-E8BC0EBE77B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ED25C7D-F156-4FA1-BEE6-88B71C2B36E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19</cp:revision>
  <cp:lastPrinted>2024-07-15T11:21:00Z</cp:lastPrinted>
  <dcterms:created xsi:type="dcterms:W3CDTF">2025-10-01T08:35:00Z</dcterms:created>
  <dcterms:modified xsi:type="dcterms:W3CDTF">2026-03-31T07:03:00Z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713e20f9-794f-4cbd-9828-27be56625786</vt:lpwstr>
  </property>
</Properties>
</file>